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A6B" w:rsidRDefault="005F6A6B" w:rsidP="00797C2E">
      <w:pPr>
        <w:pStyle w:val="NormalWeb"/>
        <w:ind w:left="5664"/>
      </w:pPr>
      <w:r>
        <w:rPr>
          <w:b/>
        </w:rPr>
        <w:t xml:space="preserve">                                                                                                                                                                              </w:t>
      </w:r>
      <w:r>
        <w:t xml:space="preserve">Додаток </w:t>
      </w:r>
    </w:p>
    <w:p w:rsidR="005F6A6B" w:rsidRDefault="005F6A6B" w:rsidP="00797C2E">
      <w:pPr>
        <w:pStyle w:val="NormalWeb"/>
      </w:pPr>
      <w:r>
        <w:rPr>
          <w:lang w:val="uk-UA"/>
        </w:rPr>
        <w:t xml:space="preserve">                                                                                    </w:t>
      </w:r>
      <w:r>
        <w:t>до наказу №</w:t>
      </w:r>
      <w:r>
        <w:rPr>
          <w:lang w:val="uk-UA"/>
        </w:rPr>
        <w:t>1106</w:t>
      </w:r>
      <w:r>
        <w:t xml:space="preserve"> від </w:t>
      </w:r>
      <w:r>
        <w:rPr>
          <w:lang w:val="uk-UA"/>
        </w:rPr>
        <w:t xml:space="preserve"> 03.04.2017 р.</w:t>
      </w:r>
      <w:r>
        <w:t xml:space="preserve">2017 р. </w:t>
      </w:r>
    </w:p>
    <w:p w:rsidR="005F6A6B" w:rsidRPr="00933930" w:rsidRDefault="005F6A6B" w:rsidP="00797C2E">
      <w:pPr>
        <w:rPr>
          <w:b/>
          <w:lang w:val="ru-RU"/>
        </w:rPr>
      </w:pPr>
    </w:p>
    <w:p w:rsidR="005F6A6B" w:rsidRDefault="005F6A6B" w:rsidP="00797C2E"/>
    <w:p w:rsidR="005F6A6B" w:rsidRDefault="005F6A6B" w:rsidP="00797C2E">
      <w:r>
        <w:t xml:space="preserve">                                                                                     </w:t>
      </w:r>
    </w:p>
    <w:p w:rsidR="005F6A6B" w:rsidRDefault="005F6A6B" w:rsidP="00797C2E">
      <w:pPr>
        <w:jc w:val="center"/>
      </w:pPr>
      <w:r>
        <w:t>Структура</w:t>
      </w:r>
    </w:p>
    <w:p w:rsidR="005F6A6B" w:rsidRPr="00FD7362" w:rsidRDefault="005F6A6B" w:rsidP="00797C2E">
      <w:pPr>
        <w:jc w:val="center"/>
        <w:rPr>
          <w:b/>
        </w:rPr>
      </w:pPr>
      <w:r>
        <w:t>основних витрат за адресою</w:t>
      </w:r>
      <w:r w:rsidRPr="007F7FA6">
        <w:rPr>
          <w:b/>
        </w:rPr>
        <w:t xml:space="preserve"> </w:t>
      </w:r>
      <w:r>
        <w:rPr>
          <w:b/>
        </w:rPr>
        <w:t>вул.Бережанська,53</w:t>
      </w:r>
    </w:p>
    <w:p w:rsidR="005F6A6B" w:rsidRDefault="005F6A6B" w:rsidP="00797C2E">
      <w:pPr>
        <w:jc w:val="center"/>
      </w:pPr>
    </w:p>
    <w:p w:rsidR="005F6A6B" w:rsidRDefault="005F6A6B" w:rsidP="00797C2E">
      <w:pPr>
        <w:jc w:val="center"/>
      </w:pPr>
      <w:r>
        <w:t>на послуги з утримання будинків і споруд та</w:t>
      </w:r>
    </w:p>
    <w:p w:rsidR="005F6A6B" w:rsidRDefault="005F6A6B" w:rsidP="00797C2E">
      <w:pPr>
        <w:jc w:val="center"/>
      </w:pPr>
      <w:r>
        <w:t>прибудинкових територій без податків</w:t>
      </w:r>
    </w:p>
    <w:p w:rsidR="005F6A6B" w:rsidRDefault="005F6A6B" w:rsidP="00797C2E">
      <w:pPr>
        <w:jc w:val="center"/>
        <w:rPr>
          <w:b/>
        </w:rPr>
      </w:pPr>
    </w:p>
    <w:p w:rsidR="005F6A6B" w:rsidRDefault="005F6A6B" w:rsidP="00502E2F">
      <w:r>
        <w:t xml:space="preserve">                                                                                    </w:t>
      </w:r>
    </w:p>
    <w:p w:rsidR="005F6A6B" w:rsidRDefault="005F6A6B" w:rsidP="00502E2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760"/>
        <w:gridCol w:w="2160"/>
      </w:tblGrid>
      <w:tr w:rsidR="005F6A6B" w:rsidRPr="00D10A96" w:rsidTr="008A0131">
        <w:tc>
          <w:tcPr>
            <w:tcW w:w="648" w:type="dxa"/>
          </w:tcPr>
          <w:p w:rsidR="005F6A6B" w:rsidRDefault="005F6A6B" w:rsidP="008A0131">
            <w:pPr>
              <w:jc w:val="center"/>
            </w:pPr>
            <w:r>
              <w:t>№ п/п</w:t>
            </w:r>
          </w:p>
        </w:tc>
        <w:tc>
          <w:tcPr>
            <w:tcW w:w="5760" w:type="dxa"/>
          </w:tcPr>
          <w:p w:rsidR="005F6A6B" w:rsidRDefault="005F6A6B" w:rsidP="008A0131">
            <w:pPr>
              <w:jc w:val="center"/>
            </w:pPr>
            <w:r>
              <w:t>Статті витрат</w:t>
            </w:r>
          </w:p>
        </w:tc>
        <w:tc>
          <w:tcPr>
            <w:tcW w:w="2160" w:type="dxa"/>
          </w:tcPr>
          <w:p w:rsidR="005F6A6B" w:rsidRPr="00D10A96" w:rsidRDefault="005F6A6B" w:rsidP="008A0131">
            <w:pPr>
              <w:jc w:val="center"/>
              <w:rPr>
                <w:u w:val="single"/>
              </w:rPr>
            </w:pPr>
            <w:r>
              <w:rPr>
                <w:u w:val="single"/>
              </w:rPr>
              <w:t>Будинки без</w:t>
            </w:r>
          </w:p>
          <w:p w:rsidR="005F6A6B" w:rsidRDefault="005F6A6B" w:rsidP="00045257">
            <w:pPr>
              <w:jc w:val="center"/>
            </w:pPr>
            <w:r>
              <w:rPr>
                <w:u w:val="single"/>
              </w:rPr>
              <w:t>ліфта за 1м2</w:t>
            </w:r>
          </w:p>
        </w:tc>
      </w:tr>
      <w:tr w:rsidR="005F6A6B" w:rsidRPr="00D10A96" w:rsidTr="008A0131">
        <w:tc>
          <w:tcPr>
            <w:tcW w:w="648" w:type="dxa"/>
          </w:tcPr>
          <w:p w:rsidR="005F6A6B" w:rsidRDefault="005F6A6B" w:rsidP="008A0131">
            <w:pPr>
              <w:jc w:val="center"/>
            </w:pPr>
            <w:r>
              <w:t>1.</w:t>
            </w:r>
          </w:p>
        </w:tc>
        <w:tc>
          <w:tcPr>
            <w:tcW w:w="5760" w:type="dxa"/>
          </w:tcPr>
          <w:p w:rsidR="005F6A6B" w:rsidRDefault="005F6A6B" w:rsidP="008A0131">
            <w:r>
              <w:t>Прибирання прибудинкової територій</w:t>
            </w:r>
          </w:p>
        </w:tc>
        <w:tc>
          <w:tcPr>
            <w:tcW w:w="2160" w:type="dxa"/>
          </w:tcPr>
          <w:p w:rsidR="005F6A6B" w:rsidRPr="0087027A" w:rsidRDefault="005F6A6B" w:rsidP="00045257">
            <w:pPr>
              <w:jc w:val="center"/>
            </w:pPr>
            <w:r>
              <w:t>0,817</w:t>
            </w:r>
          </w:p>
        </w:tc>
      </w:tr>
      <w:tr w:rsidR="005F6A6B" w:rsidRPr="00D10A96" w:rsidTr="008A0131">
        <w:tc>
          <w:tcPr>
            <w:tcW w:w="648" w:type="dxa"/>
          </w:tcPr>
          <w:p w:rsidR="005F6A6B" w:rsidRDefault="005F6A6B" w:rsidP="008A0131">
            <w:pPr>
              <w:jc w:val="center"/>
            </w:pPr>
            <w:r>
              <w:t>2.</w:t>
            </w:r>
          </w:p>
        </w:tc>
        <w:tc>
          <w:tcPr>
            <w:tcW w:w="5760" w:type="dxa"/>
          </w:tcPr>
          <w:p w:rsidR="005F6A6B" w:rsidRDefault="005F6A6B" w:rsidP="008A0131">
            <w:r>
              <w:t>Прибирання сходових кліток</w:t>
            </w:r>
          </w:p>
        </w:tc>
        <w:tc>
          <w:tcPr>
            <w:tcW w:w="2160" w:type="dxa"/>
          </w:tcPr>
          <w:p w:rsidR="005F6A6B" w:rsidRPr="0087027A" w:rsidRDefault="005F6A6B" w:rsidP="00045257">
            <w:pPr>
              <w:jc w:val="center"/>
            </w:pPr>
            <w:r>
              <w:t>0,472</w:t>
            </w:r>
          </w:p>
        </w:tc>
      </w:tr>
      <w:tr w:rsidR="005F6A6B" w:rsidRPr="00D10A96" w:rsidTr="008A0131">
        <w:tc>
          <w:tcPr>
            <w:tcW w:w="648" w:type="dxa"/>
          </w:tcPr>
          <w:p w:rsidR="005F6A6B" w:rsidRDefault="005F6A6B" w:rsidP="008A0131">
            <w:pPr>
              <w:jc w:val="center"/>
            </w:pPr>
            <w:r>
              <w:t>3.</w:t>
            </w:r>
          </w:p>
        </w:tc>
        <w:tc>
          <w:tcPr>
            <w:tcW w:w="5760" w:type="dxa"/>
          </w:tcPr>
          <w:p w:rsidR="005F6A6B" w:rsidRDefault="005F6A6B" w:rsidP="008A0131">
            <w:r>
              <w:t>Технічне обслуговування та технічний огляд ліфтового господарства</w:t>
            </w:r>
          </w:p>
        </w:tc>
        <w:tc>
          <w:tcPr>
            <w:tcW w:w="2160" w:type="dxa"/>
          </w:tcPr>
          <w:p w:rsidR="005F6A6B" w:rsidRPr="0087027A" w:rsidRDefault="005F6A6B" w:rsidP="004029C0">
            <w:pPr>
              <w:ind w:firstLine="708"/>
            </w:pPr>
            <w:r>
              <w:t>-</w:t>
            </w:r>
          </w:p>
        </w:tc>
      </w:tr>
      <w:tr w:rsidR="005F6A6B" w:rsidRPr="00D10A96" w:rsidTr="008A0131">
        <w:tc>
          <w:tcPr>
            <w:tcW w:w="648" w:type="dxa"/>
          </w:tcPr>
          <w:p w:rsidR="005F6A6B" w:rsidRDefault="005F6A6B" w:rsidP="008A0131">
            <w:pPr>
              <w:jc w:val="center"/>
            </w:pPr>
            <w:r>
              <w:t>4.</w:t>
            </w:r>
          </w:p>
        </w:tc>
        <w:tc>
          <w:tcPr>
            <w:tcW w:w="5760" w:type="dxa"/>
          </w:tcPr>
          <w:p w:rsidR="005F6A6B" w:rsidRDefault="005F6A6B" w:rsidP="008A0131">
            <w:r>
              <w:t>Енергопостачання для ліфтів</w:t>
            </w:r>
          </w:p>
        </w:tc>
        <w:tc>
          <w:tcPr>
            <w:tcW w:w="2160" w:type="dxa"/>
          </w:tcPr>
          <w:p w:rsidR="005F6A6B" w:rsidRPr="00F77A1A" w:rsidRDefault="005F6A6B" w:rsidP="00045257">
            <w:pPr>
              <w:tabs>
                <w:tab w:val="left" w:pos="735"/>
                <w:tab w:val="center" w:pos="972"/>
              </w:tabs>
            </w:pPr>
            <w:r>
              <w:tab/>
              <w:t>-</w:t>
            </w:r>
          </w:p>
        </w:tc>
      </w:tr>
      <w:tr w:rsidR="005F6A6B" w:rsidRPr="00D10A96" w:rsidTr="008A0131">
        <w:tc>
          <w:tcPr>
            <w:tcW w:w="648" w:type="dxa"/>
          </w:tcPr>
          <w:p w:rsidR="005F6A6B" w:rsidRDefault="005F6A6B" w:rsidP="008A0131">
            <w:pPr>
              <w:jc w:val="center"/>
            </w:pPr>
            <w:r>
              <w:t>5.</w:t>
            </w:r>
          </w:p>
        </w:tc>
        <w:tc>
          <w:tcPr>
            <w:tcW w:w="5760" w:type="dxa"/>
          </w:tcPr>
          <w:p w:rsidR="005F6A6B" w:rsidRDefault="005F6A6B" w:rsidP="008A0131">
            <w:r>
              <w:t>Освітлення місць загального користування, підвалів</w:t>
            </w:r>
          </w:p>
        </w:tc>
        <w:tc>
          <w:tcPr>
            <w:tcW w:w="2160" w:type="dxa"/>
          </w:tcPr>
          <w:p w:rsidR="005F6A6B" w:rsidRPr="00E069FC" w:rsidRDefault="005F6A6B" w:rsidP="00045257">
            <w:pPr>
              <w:jc w:val="center"/>
            </w:pPr>
            <w:r>
              <w:t>0,148</w:t>
            </w:r>
          </w:p>
        </w:tc>
      </w:tr>
      <w:tr w:rsidR="005F6A6B" w:rsidRPr="00D10A96" w:rsidTr="008A0131">
        <w:tc>
          <w:tcPr>
            <w:tcW w:w="648" w:type="dxa"/>
          </w:tcPr>
          <w:p w:rsidR="005F6A6B" w:rsidRDefault="005F6A6B" w:rsidP="008A0131">
            <w:pPr>
              <w:jc w:val="center"/>
            </w:pPr>
            <w:r>
              <w:t>6.</w:t>
            </w:r>
          </w:p>
        </w:tc>
        <w:tc>
          <w:tcPr>
            <w:tcW w:w="5760" w:type="dxa"/>
          </w:tcPr>
          <w:p w:rsidR="005F6A6B" w:rsidRDefault="005F6A6B" w:rsidP="008A0131">
            <w:r>
              <w:t>Поточний ремонт конструктивних елементів, інженерних систем і технічних пристроїв будинків та елементів зовнішнього благоустрою, розташованих на прибудинковій території (включаючи ремонт місць загального користування, обслуговування димовентиляційних каналів, ремонту обладнання спортивних, дитячих, господарських майданчиків та підготовка житлових будинків до експлуатації в осінньо – зимовий період), обслуговування димовентиляційних каналів</w:t>
            </w:r>
          </w:p>
        </w:tc>
        <w:tc>
          <w:tcPr>
            <w:tcW w:w="2160" w:type="dxa"/>
          </w:tcPr>
          <w:p w:rsidR="005F6A6B" w:rsidRPr="00E069FC" w:rsidRDefault="005F6A6B" w:rsidP="00045257">
            <w:pPr>
              <w:jc w:val="center"/>
            </w:pPr>
            <w:r>
              <w:t>1,023</w:t>
            </w:r>
          </w:p>
        </w:tc>
      </w:tr>
      <w:tr w:rsidR="005F6A6B" w:rsidRPr="00D10A96" w:rsidTr="008A0131">
        <w:tc>
          <w:tcPr>
            <w:tcW w:w="648" w:type="dxa"/>
          </w:tcPr>
          <w:p w:rsidR="005F6A6B" w:rsidRDefault="005F6A6B" w:rsidP="008A0131">
            <w:pPr>
              <w:jc w:val="center"/>
            </w:pPr>
            <w:r>
              <w:t>7.</w:t>
            </w:r>
          </w:p>
        </w:tc>
        <w:tc>
          <w:tcPr>
            <w:tcW w:w="5760" w:type="dxa"/>
          </w:tcPr>
          <w:p w:rsidR="005F6A6B" w:rsidRDefault="005F6A6B" w:rsidP="008A0131">
            <w:r>
              <w:t>Технічне обслуговування внутрішньо будинкових систем:</w:t>
            </w:r>
          </w:p>
          <w:p w:rsidR="005F6A6B" w:rsidRDefault="005F6A6B" w:rsidP="008A0131">
            <w:r>
              <w:t>- холодного водопостачання та водовідведення</w:t>
            </w:r>
          </w:p>
          <w:p w:rsidR="005F6A6B" w:rsidRDefault="005F6A6B" w:rsidP="008A0131">
            <w:r>
              <w:t>- технічне обслуговування внутрішньо-будинкових мереж теплопостачання, гарячого водопостачання</w:t>
            </w:r>
          </w:p>
        </w:tc>
        <w:tc>
          <w:tcPr>
            <w:tcW w:w="2160" w:type="dxa"/>
          </w:tcPr>
          <w:p w:rsidR="005F6A6B" w:rsidRPr="00E069FC" w:rsidRDefault="005F6A6B" w:rsidP="008A0131">
            <w:pPr>
              <w:jc w:val="center"/>
            </w:pPr>
            <w:r>
              <w:t>0,532</w:t>
            </w:r>
          </w:p>
          <w:p w:rsidR="005F6A6B" w:rsidRDefault="005F6A6B" w:rsidP="008A0131">
            <w:pPr>
              <w:jc w:val="center"/>
            </w:pPr>
          </w:p>
          <w:p w:rsidR="005F6A6B" w:rsidRPr="00E069FC" w:rsidRDefault="005F6A6B" w:rsidP="008A0131">
            <w:pPr>
              <w:jc w:val="center"/>
            </w:pPr>
            <w:r>
              <w:t>0,198</w:t>
            </w:r>
          </w:p>
          <w:p w:rsidR="005F6A6B" w:rsidRDefault="005F6A6B" w:rsidP="008A0131">
            <w:pPr>
              <w:jc w:val="center"/>
            </w:pPr>
          </w:p>
          <w:p w:rsidR="005F6A6B" w:rsidRPr="00E069FC" w:rsidRDefault="005F6A6B" w:rsidP="00045257">
            <w:pPr>
              <w:jc w:val="center"/>
            </w:pPr>
            <w:r>
              <w:t>0,334</w:t>
            </w:r>
          </w:p>
        </w:tc>
      </w:tr>
      <w:tr w:rsidR="005F6A6B" w:rsidRPr="00D10A96" w:rsidTr="008A0131">
        <w:tc>
          <w:tcPr>
            <w:tcW w:w="648" w:type="dxa"/>
          </w:tcPr>
          <w:p w:rsidR="005F6A6B" w:rsidRDefault="005F6A6B" w:rsidP="008A0131">
            <w:pPr>
              <w:jc w:val="center"/>
            </w:pPr>
            <w:r>
              <w:t>8.</w:t>
            </w:r>
          </w:p>
        </w:tc>
        <w:tc>
          <w:tcPr>
            <w:tcW w:w="5760" w:type="dxa"/>
          </w:tcPr>
          <w:p w:rsidR="005F6A6B" w:rsidRDefault="005F6A6B" w:rsidP="008A0131">
            <w:r>
              <w:t>Дератизація, дезінфекція</w:t>
            </w:r>
          </w:p>
        </w:tc>
        <w:tc>
          <w:tcPr>
            <w:tcW w:w="2160" w:type="dxa"/>
          </w:tcPr>
          <w:p w:rsidR="005F6A6B" w:rsidRPr="00E069FC" w:rsidRDefault="005F6A6B" w:rsidP="00045257">
            <w:pPr>
              <w:jc w:val="center"/>
            </w:pPr>
            <w:r>
              <w:t>0,014</w:t>
            </w:r>
          </w:p>
        </w:tc>
      </w:tr>
      <w:tr w:rsidR="005F6A6B" w:rsidRPr="00D10A96" w:rsidTr="008A0131">
        <w:tc>
          <w:tcPr>
            <w:tcW w:w="648" w:type="dxa"/>
          </w:tcPr>
          <w:p w:rsidR="005F6A6B" w:rsidRDefault="005F6A6B" w:rsidP="008A0131">
            <w:pPr>
              <w:jc w:val="center"/>
            </w:pPr>
            <w:r>
              <w:t>9.</w:t>
            </w:r>
          </w:p>
        </w:tc>
        <w:tc>
          <w:tcPr>
            <w:tcW w:w="5760" w:type="dxa"/>
          </w:tcPr>
          <w:p w:rsidR="005F6A6B" w:rsidRDefault="005F6A6B" w:rsidP="008A0131">
            <w:r>
              <w:t>Рентабельність</w:t>
            </w:r>
          </w:p>
        </w:tc>
        <w:tc>
          <w:tcPr>
            <w:tcW w:w="2160" w:type="dxa"/>
          </w:tcPr>
          <w:p w:rsidR="005F6A6B" w:rsidRPr="0087027A" w:rsidRDefault="005F6A6B" w:rsidP="00045257">
            <w:pPr>
              <w:jc w:val="center"/>
            </w:pPr>
            <w:r>
              <w:t>0,136</w:t>
            </w:r>
          </w:p>
        </w:tc>
      </w:tr>
      <w:tr w:rsidR="005F6A6B" w:rsidRPr="00D10A96" w:rsidTr="008A0131">
        <w:tc>
          <w:tcPr>
            <w:tcW w:w="648" w:type="dxa"/>
          </w:tcPr>
          <w:p w:rsidR="005F6A6B" w:rsidRDefault="005F6A6B" w:rsidP="008A0131">
            <w:pPr>
              <w:jc w:val="center"/>
            </w:pPr>
            <w:r>
              <w:t>10.</w:t>
            </w:r>
          </w:p>
        </w:tc>
        <w:tc>
          <w:tcPr>
            <w:tcW w:w="5760" w:type="dxa"/>
          </w:tcPr>
          <w:p w:rsidR="005F6A6B" w:rsidRDefault="005F6A6B" w:rsidP="008A0131">
            <w:r>
              <w:t>Всього</w:t>
            </w:r>
          </w:p>
        </w:tc>
        <w:tc>
          <w:tcPr>
            <w:tcW w:w="2160" w:type="dxa"/>
          </w:tcPr>
          <w:p w:rsidR="005F6A6B" w:rsidRPr="0087027A" w:rsidRDefault="005F6A6B" w:rsidP="00045257">
            <w:pPr>
              <w:jc w:val="center"/>
            </w:pPr>
            <w:r>
              <w:t>3,142</w:t>
            </w:r>
          </w:p>
        </w:tc>
      </w:tr>
    </w:tbl>
    <w:p w:rsidR="005F6A6B" w:rsidRDefault="005F6A6B" w:rsidP="00C20A8A"/>
    <w:p w:rsidR="005F6A6B" w:rsidRDefault="005F6A6B" w:rsidP="00797C2E">
      <w:pPr>
        <w:pStyle w:val="NormalWeb"/>
        <w:rPr>
          <w:lang w:val="uk-UA"/>
        </w:rPr>
      </w:pPr>
      <w:r w:rsidRPr="00C86F1C">
        <w:rPr>
          <w:lang w:val="uk-UA"/>
        </w:rPr>
        <w:t xml:space="preserve">Примітка: Підприємства, які обслуговують житловий фонд міста, мають право щоквартально самостійно затверджувати на підприємстві та погоджувати у управлінні житлово-комунального господарства, благоустрою та екології структуру витрат, виходячи із фактично понесених витрат на утримання будинку, споруд та прибудинкової території та затвердженого тарифу. </w:t>
      </w:r>
    </w:p>
    <w:p w:rsidR="005F6A6B" w:rsidRDefault="005F6A6B" w:rsidP="00797C2E">
      <w:pPr>
        <w:pStyle w:val="NormalWeb"/>
        <w:rPr>
          <w:lang w:val="uk-UA"/>
        </w:rPr>
      </w:pPr>
    </w:p>
    <w:p w:rsidR="005F6A6B" w:rsidRPr="00C86F1C" w:rsidRDefault="005F6A6B" w:rsidP="00797C2E">
      <w:pPr>
        <w:pStyle w:val="NormalWeb"/>
        <w:rPr>
          <w:lang w:val="uk-UA"/>
        </w:rPr>
      </w:pPr>
      <w:r w:rsidRPr="00C86F1C">
        <w:rPr>
          <w:lang w:val="uk-UA"/>
        </w:rPr>
        <w:t>Начальник управління</w:t>
      </w:r>
      <w:r>
        <w:rPr>
          <w:lang w:val="uk-UA"/>
        </w:rPr>
        <w:t xml:space="preserve">                                                                                        </w:t>
      </w:r>
      <w:r w:rsidRPr="00C86F1C">
        <w:rPr>
          <w:lang w:val="uk-UA"/>
        </w:rPr>
        <w:t xml:space="preserve"> О.І.Соколовський </w:t>
      </w:r>
    </w:p>
    <w:p w:rsidR="005F6A6B" w:rsidRDefault="005F6A6B" w:rsidP="00C20A8A">
      <w:bookmarkStart w:id="0" w:name="_GoBack"/>
      <w:bookmarkEnd w:id="0"/>
    </w:p>
    <w:sectPr w:rsidR="005F6A6B" w:rsidSect="005F45D0">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2E2F"/>
    <w:rsid w:val="00024FF0"/>
    <w:rsid w:val="00045257"/>
    <w:rsid w:val="00137E90"/>
    <w:rsid w:val="00147FA2"/>
    <w:rsid w:val="0015338E"/>
    <w:rsid w:val="00180FA4"/>
    <w:rsid w:val="001A4CD9"/>
    <w:rsid w:val="001B452D"/>
    <w:rsid w:val="001F6A60"/>
    <w:rsid w:val="0020612F"/>
    <w:rsid w:val="00217322"/>
    <w:rsid w:val="0023495B"/>
    <w:rsid w:val="00280D31"/>
    <w:rsid w:val="002924F7"/>
    <w:rsid w:val="002A0B81"/>
    <w:rsid w:val="002C350E"/>
    <w:rsid w:val="002E6FCE"/>
    <w:rsid w:val="00304A89"/>
    <w:rsid w:val="00335F42"/>
    <w:rsid w:val="003F6F95"/>
    <w:rsid w:val="004029C0"/>
    <w:rsid w:val="00436B8A"/>
    <w:rsid w:val="00444206"/>
    <w:rsid w:val="0046184D"/>
    <w:rsid w:val="00462296"/>
    <w:rsid w:val="004E5D8E"/>
    <w:rsid w:val="00502E2F"/>
    <w:rsid w:val="005354A2"/>
    <w:rsid w:val="00591C67"/>
    <w:rsid w:val="005E3C6F"/>
    <w:rsid w:val="005F3C17"/>
    <w:rsid w:val="005F45D0"/>
    <w:rsid w:val="005F6A6B"/>
    <w:rsid w:val="006558B5"/>
    <w:rsid w:val="006A2819"/>
    <w:rsid w:val="00730A25"/>
    <w:rsid w:val="00797C2E"/>
    <w:rsid w:val="007B4518"/>
    <w:rsid w:val="007B5457"/>
    <w:rsid w:val="007F7FA6"/>
    <w:rsid w:val="00833152"/>
    <w:rsid w:val="00861985"/>
    <w:rsid w:val="0087027A"/>
    <w:rsid w:val="008A0131"/>
    <w:rsid w:val="00933930"/>
    <w:rsid w:val="00971AAE"/>
    <w:rsid w:val="00971B6B"/>
    <w:rsid w:val="00A0170B"/>
    <w:rsid w:val="00A044BB"/>
    <w:rsid w:val="00A11E7A"/>
    <w:rsid w:val="00A60B69"/>
    <w:rsid w:val="00A870B7"/>
    <w:rsid w:val="00AF61AD"/>
    <w:rsid w:val="00B5343E"/>
    <w:rsid w:val="00C20A8A"/>
    <w:rsid w:val="00C4781A"/>
    <w:rsid w:val="00C86C4C"/>
    <w:rsid w:val="00C86F1C"/>
    <w:rsid w:val="00C970F9"/>
    <w:rsid w:val="00CB4F2F"/>
    <w:rsid w:val="00CD3443"/>
    <w:rsid w:val="00D10A96"/>
    <w:rsid w:val="00D95CFD"/>
    <w:rsid w:val="00DE7799"/>
    <w:rsid w:val="00DE7D6D"/>
    <w:rsid w:val="00E069FC"/>
    <w:rsid w:val="00E128A7"/>
    <w:rsid w:val="00E42FC7"/>
    <w:rsid w:val="00F4227D"/>
    <w:rsid w:val="00F77A1A"/>
    <w:rsid w:val="00F81EEC"/>
    <w:rsid w:val="00FD736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E2F"/>
    <w:rPr>
      <w:rFonts w:ascii="Times New Roman" w:eastAsia="Times New Roman" w:hAnsi="Times New Roman"/>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11E7A"/>
    <w:pPr>
      <w:spacing w:after="200" w:line="276" w:lineRule="auto"/>
      <w:ind w:left="720"/>
      <w:contextualSpacing/>
    </w:pPr>
    <w:rPr>
      <w:rFonts w:ascii="Calibri" w:eastAsia="Calibri" w:hAnsi="Calibri"/>
      <w:sz w:val="22"/>
      <w:szCs w:val="22"/>
      <w:lang w:val="ru-RU" w:eastAsia="en-US"/>
    </w:rPr>
  </w:style>
  <w:style w:type="paragraph" w:styleId="NormalWeb">
    <w:name w:val="Normal (Web)"/>
    <w:basedOn w:val="Normal"/>
    <w:uiPriority w:val="99"/>
    <w:semiHidden/>
    <w:rsid w:val="00797C2E"/>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89</TotalTime>
  <Pages>1</Pages>
  <Words>321</Words>
  <Characters>1831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28</cp:revision>
  <cp:lastPrinted>2017-03-28T09:41:00Z</cp:lastPrinted>
  <dcterms:created xsi:type="dcterms:W3CDTF">2017-03-21T13:21:00Z</dcterms:created>
  <dcterms:modified xsi:type="dcterms:W3CDTF">2017-04-06T06:01:00Z</dcterms:modified>
</cp:coreProperties>
</file>